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71FD146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基金会原始基金变更登记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基金会变更登记申请表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412EA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3A9C2E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4"/>
                <w:lang w:val="en-US" w:eastAsia="zh-CN" w:bidi="ar-SA"/>
              </w:rPr>
              <w:t>2</w:t>
            </w:r>
          </w:p>
        </w:tc>
        <w:tc>
          <w:tcPr>
            <w:tcW w:w="5582" w:type="dxa"/>
            <w:vAlign w:val="center"/>
          </w:tcPr>
          <w:p w14:paraId="08499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捐资承诺书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7BD519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632B5C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371F760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1F3990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788" w:type="dxa"/>
            <w:shd w:val="clear" w:color="auto" w:fill="auto"/>
            <w:vAlign w:val="center"/>
          </w:tcPr>
          <w:p w14:paraId="2C1DFC7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4"/>
                <w:lang w:val="en-US" w:eastAsia="zh-CN" w:bidi="ar-SA"/>
              </w:rPr>
              <w:t>3</w:t>
            </w:r>
          </w:p>
        </w:tc>
        <w:tc>
          <w:tcPr>
            <w:tcW w:w="5582" w:type="dxa"/>
            <w:vAlign w:val="center"/>
          </w:tcPr>
          <w:p w14:paraId="6A58D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验资报告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94FDD6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7AB018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A276395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</w:tbl>
    <w:p w14:paraId="4282CD68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389517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、基金会名称、法人登记证书上所载的业务范围、业务主管单位、原始基金等变更事项涉及章程修改，应同时向登记管理机关申请基金会修改章程核准并单独网报（详见基金会修改章程核准服务指南）。2、同时申请多个变更事项的，应分别查看相应变更事项的变更服务指南，网上申报时每个变更事项须分别进行单项网上填报。多项变更的可提交一份《基金会变更登记申请表》，列明所有申请变更事项并合并填写。3、法定代表人变更涉及负责人调整，需同时申请负责人理事监事备案事项并单独网报（详见基金会理事监事备案服务指南）。</w:t>
      </w:r>
    </w:p>
    <w:p w14:paraId="6F2B19CA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777E99"/>
    <w:rsid w:val="05C8717F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22F33018"/>
    <w:rsid w:val="262558C1"/>
    <w:rsid w:val="27E76A41"/>
    <w:rsid w:val="2864683C"/>
    <w:rsid w:val="28ED6AFE"/>
    <w:rsid w:val="2A024A0B"/>
    <w:rsid w:val="2AA55DDE"/>
    <w:rsid w:val="2BCC04E9"/>
    <w:rsid w:val="2F631405"/>
    <w:rsid w:val="31897EBD"/>
    <w:rsid w:val="322E503B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0451DD1"/>
    <w:rsid w:val="4308339E"/>
    <w:rsid w:val="43FE181C"/>
    <w:rsid w:val="44112F91"/>
    <w:rsid w:val="443A1930"/>
    <w:rsid w:val="44877B0B"/>
    <w:rsid w:val="44A16FAC"/>
    <w:rsid w:val="45FE2410"/>
    <w:rsid w:val="49CD67C6"/>
    <w:rsid w:val="4BBC4AC1"/>
    <w:rsid w:val="4C457182"/>
    <w:rsid w:val="4CC53F3F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FF1147"/>
    <w:rsid w:val="63891F93"/>
    <w:rsid w:val="66217724"/>
    <w:rsid w:val="68442D3F"/>
    <w:rsid w:val="688C4EEB"/>
    <w:rsid w:val="6B247B03"/>
    <w:rsid w:val="6CBF65C8"/>
    <w:rsid w:val="6D535020"/>
    <w:rsid w:val="6E04461A"/>
    <w:rsid w:val="71097DBF"/>
    <w:rsid w:val="75637F8B"/>
    <w:rsid w:val="76B75B8C"/>
    <w:rsid w:val="7886722D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474</Words>
  <Characters>479</Characters>
  <Lines>0</Lines>
  <Paragraphs>0</Paragraphs>
  <TotalTime>0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2025-02-05T07:01:08Z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