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71FD1460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基金会住所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变更登记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基金会变更登记申请表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  <w:tr w14:paraId="234AB8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exact"/>
        </w:trPr>
        <w:tc>
          <w:tcPr>
            <w:tcW w:w="788" w:type="dxa"/>
            <w:shd w:val="clear" w:color="auto" w:fill="auto"/>
            <w:vAlign w:val="center"/>
          </w:tcPr>
          <w:p w14:paraId="29B878D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</w:t>
            </w:r>
          </w:p>
        </w:tc>
        <w:tc>
          <w:tcPr>
            <w:tcW w:w="5582" w:type="dxa"/>
            <w:vAlign w:val="center"/>
          </w:tcPr>
          <w:p w14:paraId="25C24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住所证明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4881D87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房产证明和租赁合同为复印件，其它证明为原件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EF80A1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22EEA7A4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</w:tbl>
    <w:p w14:paraId="54E0B37D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53895172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注：1、基金会名称、法人登记证书上所载的业务范围、业务主管单位、原始基金等变更事项涉及章程修改，应同时向登记管理机关申请基金会修改章程核准并单独网报（详见基金会修改章程核准服务指南）。2、同时申请多个变更事项的，应分别查看相应变更事项的变更服务指南，网上申报时每个变更事项须分别进行单项网上填报。多项变更的可提交一份《基金会变更登记申请表》，列明所有申请变更事项并合并填写。3、法定代表人变更涉及负责人调整，需同时申请负责人理事监事备案事项并单独网报（详见基金会理事监事备案服务指南）。</w:t>
      </w:r>
    </w:p>
    <w:p w14:paraId="74B0DE93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82404C5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0E2DAB93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3131494"/>
    <w:rsid w:val="05777E99"/>
    <w:rsid w:val="05C8717F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B815C4"/>
    <w:rsid w:val="18EB73BB"/>
    <w:rsid w:val="22F33018"/>
    <w:rsid w:val="262558C1"/>
    <w:rsid w:val="2864683C"/>
    <w:rsid w:val="28ED6AFE"/>
    <w:rsid w:val="2A024A0B"/>
    <w:rsid w:val="2AA55DDE"/>
    <w:rsid w:val="2BCC04E9"/>
    <w:rsid w:val="2F631405"/>
    <w:rsid w:val="31897EBD"/>
    <w:rsid w:val="322E503B"/>
    <w:rsid w:val="34CE6A24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F1A0472"/>
    <w:rsid w:val="3F442809"/>
    <w:rsid w:val="4308339E"/>
    <w:rsid w:val="43FE181C"/>
    <w:rsid w:val="44112F91"/>
    <w:rsid w:val="443A1930"/>
    <w:rsid w:val="44877B0B"/>
    <w:rsid w:val="44A16FAC"/>
    <w:rsid w:val="45FE2410"/>
    <w:rsid w:val="49CD67C6"/>
    <w:rsid w:val="4BBC4AC1"/>
    <w:rsid w:val="4C457182"/>
    <w:rsid w:val="4CC53F3F"/>
    <w:rsid w:val="4DD14093"/>
    <w:rsid w:val="50375939"/>
    <w:rsid w:val="50FF4B5E"/>
    <w:rsid w:val="5478581A"/>
    <w:rsid w:val="593834A9"/>
    <w:rsid w:val="5B7A4235"/>
    <w:rsid w:val="5B8E4F92"/>
    <w:rsid w:val="5C21650E"/>
    <w:rsid w:val="5CED345F"/>
    <w:rsid w:val="5DFF1147"/>
    <w:rsid w:val="63891F93"/>
    <w:rsid w:val="66217724"/>
    <w:rsid w:val="68442D3F"/>
    <w:rsid w:val="688C4EEB"/>
    <w:rsid w:val="68DF6D62"/>
    <w:rsid w:val="6B247B03"/>
    <w:rsid w:val="6CBF65C8"/>
    <w:rsid w:val="6D535020"/>
    <w:rsid w:val="6E04461A"/>
    <w:rsid w:val="71097DBF"/>
    <w:rsid w:val="75637F8B"/>
    <w:rsid w:val="76B75B8C"/>
    <w:rsid w:val="79CF4C55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474</Words>
  <Characters>479</Characters>
  <Lines>0</Lines>
  <Paragraphs>0</Paragraphs>
  <TotalTime>0</TotalTime>
  <ScaleCrop>false</ScaleCrop>
  <LinksUpToDate>false</LinksUpToDate>
  <CharactersWithSpaces>509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2025-02-05T06:56:55Z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