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2B0F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0E56375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基金会修改章程核准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基金会修改章程核准表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修改后的章程（两种范本，根据有无业务主管单位情形选择使用）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3310888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</w:tbl>
    <w:p w14:paraId="0CB7149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A3BA21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注：修改章程内容涉及到名称、登记证书所载的业务范围、住所、法定代表人、原始基金、业务主管单位等事项变动时，须同时向登记机关申请变更登记，详见基金会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变更登记服务指南。制订新章程时，请严格按照章程示范文本要求制作（带底纹）。章程中载明的住所填写至山东省某某市即可（登记证书上已载明详细地址）。</w:t>
      </w:r>
    </w:p>
    <w:p w14:paraId="2EF52587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21D1CB0"/>
    <w:rsid w:val="03131494"/>
    <w:rsid w:val="044F6648"/>
    <w:rsid w:val="05777E99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864683C"/>
    <w:rsid w:val="28ED6AFE"/>
    <w:rsid w:val="2A024A0B"/>
    <w:rsid w:val="2BCC04E9"/>
    <w:rsid w:val="2DE60071"/>
    <w:rsid w:val="2F631405"/>
    <w:rsid w:val="31897EBD"/>
    <w:rsid w:val="322E503B"/>
    <w:rsid w:val="34CE6A24"/>
    <w:rsid w:val="350E6BFA"/>
    <w:rsid w:val="369124AD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EF406E9"/>
    <w:rsid w:val="3F1A0472"/>
    <w:rsid w:val="40B8181C"/>
    <w:rsid w:val="43FE181C"/>
    <w:rsid w:val="44112F91"/>
    <w:rsid w:val="443A1930"/>
    <w:rsid w:val="44877B0B"/>
    <w:rsid w:val="45FE2410"/>
    <w:rsid w:val="49CD67C6"/>
    <w:rsid w:val="4BBC4AC1"/>
    <w:rsid w:val="4C457182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6217724"/>
    <w:rsid w:val="68442D3F"/>
    <w:rsid w:val="688C4EEB"/>
    <w:rsid w:val="6A7554EE"/>
    <w:rsid w:val="6B247B03"/>
    <w:rsid w:val="6CBF65C8"/>
    <w:rsid w:val="6D535020"/>
    <w:rsid w:val="6E04461A"/>
    <w:rsid w:val="71097DBF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241</Words>
  <Characters>241</Characters>
  <Lines>0</Lines>
  <Paragraphs>0</Paragraphs>
  <TotalTime>0</TotalTime>
  <ScaleCrop>false</ScaleCrop>
  <LinksUpToDate>false</LinksUpToDate>
  <CharactersWithSpaces>293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2025-02-05T08:57:09Z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