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71FD1460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基金会业务主管单位变更登记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基金会变更登记申请表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36BAA5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788" w:type="dxa"/>
            <w:shd w:val="clear" w:color="auto" w:fill="auto"/>
            <w:vAlign w:val="center"/>
          </w:tcPr>
          <w:p w14:paraId="57FE3E3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4"/>
                <w:lang w:val="en-US" w:eastAsia="zh-CN" w:bidi="ar-SA"/>
              </w:rPr>
              <w:t>2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7BD14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新业务主管单位同意作为基金会业务主管单位的文件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366356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7387B1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F834622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  <w:tr w14:paraId="19BF3E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3E04AF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4"/>
                <w:lang w:val="en-US" w:eastAsia="zh-CN" w:bidi="ar-SA"/>
              </w:rPr>
              <w:t>3</w:t>
            </w:r>
          </w:p>
        </w:tc>
        <w:tc>
          <w:tcPr>
            <w:tcW w:w="5582" w:type="dxa"/>
            <w:vAlign w:val="center"/>
          </w:tcPr>
          <w:p w14:paraId="0CD10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业务主管单位关于不再担任基金会业务主管单位的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DC71E9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1BEE188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0CEE5966">
            <w:pPr>
              <w:jc w:val="both"/>
              <w:rPr>
                <w:rFonts w:hint="default" w:ascii="仿宋_GB2312" w:hAnsi="仿宋_GB2312" w:eastAsia="仿宋_GB2312" w:cs="仿宋_GB2312"/>
                <w:sz w:val="18"/>
                <w:szCs w:val="18"/>
                <w:lang w:val="en-US" w:eastAsia="zh-CN"/>
              </w:rPr>
            </w:pPr>
          </w:p>
        </w:tc>
      </w:tr>
    </w:tbl>
    <w:p w14:paraId="0949C23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53895172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注：1、基金会名称、法人登记证书上所载的业务范围、业务主管单位、原始基金等变更事项涉及章程修改，应同时向登记管理机关申请基金会修改章程核准并单独网报（详见基金会修改章程核准服务指南）。2、同时申请多个变更事项的，应分别查看相应变更事项的变更服务指南，网上申报时每个变更事项须分别进行单项网上填报。多项变更的可提交一份《基金会变更登记申请表》，列明所有申请变更事项并合并填写。3、法定代表人变更涉及负责人调整，需同时申请负责人理事监事备案事项并单独网报（详见基金会理事监事备案服务指南）。</w:t>
      </w:r>
    </w:p>
    <w:p w14:paraId="790E7223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1EF4C82E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</w:p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777E99"/>
    <w:rsid w:val="05C8717F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22F33018"/>
    <w:rsid w:val="262558C1"/>
    <w:rsid w:val="2864683C"/>
    <w:rsid w:val="28ED6AFE"/>
    <w:rsid w:val="2A024A0B"/>
    <w:rsid w:val="2AA55DDE"/>
    <w:rsid w:val="2BCC04E9"/>
    <w:rsid w:val="2CBA4340"/>
    <w:rsid w:val="2F631405"/>
    <w:rsid w:val="31897EBD"/>
    <w:rsid w:val="322E503B"/>
    <w:rsid w:val="34CE6A24"/>
    <w:rsid w:val="36D86FF7"/>
    <w:rsid w:val="36E966A7"/>
    <w:rsid w:val="37222293"/>
    <w:rsid w:val="37567296"/>
    <w:rsid w:val="39F41ED0"/>
    <w:rsid w:val="3A0E0739"/>
    <w:rsid w:val="3AA6595A"/>
    <w:rsid w:val="3C4E5AE8"/>
    <w:rsid w:val="3C7B5C50"/>
    <w:rsid w:val="3F1A0472"/>
    <w:rsid w:val="3F442809"/>
    <w:rsid w:val="4308339E"/>
    <w:rsid w:val="43FE181C"/>
    <w:rsid w:val="44112F91"/>
    <w:rsid w:val="443A1930"/>
    <w:rsid w:val="44877B0B"/>
    <w:rsid w:val="44A16FAC"/>
    <w:rsid w:val="45FE2410"/>
    <w:rsid w:val="49CD67C6"/>
    <w:rsid w:val="4BBC4AC1"/>
    <w:rsid w:val="4C457182"/>
    <w:rsid w:val="4CC53F3F"/>
    <w:rsid w:val="4DD14093"/>
    <w:rsid w:val="50375939"/>
    <w:rsid w:val="50FF4B5E"/>
    <w:rsid w:val="5478581A"/>
    <w:rsid w:val="593834A9"/>
    <w:rsid w:val="5B7A4235"/>
    <w:rsid w:val="5B8E4F92"/>
    <w:rsid w:val="5C21650E"/>
    <w:rsid w:val="5CED345F"/>
    <w:rsid w:val="5DFF1147"/>
    <w:rsid w:val="63891F93"/>
    <w:rsid w:val="66217724"/>
    <w:rsid w:val="68442D3F"/>
    <w:rsid w:val="688C4EEB"/>
    <w:rsid w:val="68D5567C"/>
    <w:rsid w:val="6B247B03"/>
    <w:rsid w:val="6CBF65C8"/>
    <w:rsid w:val="6D535020"/>
    <w:rsid w:val="6E04461A"/>
    <w:rsid w:val="71097DBF"/>
    <w:rsid w:val="75637F8B"/>
    <w:rsid w:val="76B75B8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474</Words>
  <Characters>479</Characters>
  <Lines>0</Lines>
  <Paragraphs>0</Paragraphs>
  <TotalTime>0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2025-02-05T07:11:37Z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