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540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66105B32">
      <w:pPr>
        <w:jc w:val="both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******（拟成立的社会团体名称）</w:t>
      </w:r>
    </w:p>
    <w:p w14:paraId="1893D4A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社会团体成立登记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687C82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</w:trPr>
        <w:tc>
          <w:tcPr>
            <w:tcW w:w="788" w:type="dxa"/>
            <w:vAlign w:val="center"/>
          </w:tcPr>
          <w:p w14:paraId="1879A9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582" w:type="dxa"/>
            <w:vAlign w:val="center"/>
          </w:tcPr>
          <w:p w14:paraId="2CFA9C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141817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原件或</w:t>
            </w:r>
          </w:p>
          <w:p w14:paraId="3ABC7A8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复印件</w:t>
            </w:r>
          </w:p>
        </w:tc>
        <w:tc>
          <w:tcPr>
            <w:tcW w:w="675" w:type="dxa"/>
            <w:vAlign w:val="center"/>
          </w:tcPr>
          <w:p w14:paraId="76720A7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份数</w:t>
            </w:r>
          </w:p>
        </w:tc>
        <w:tc>
          <w:tcPr>
            <w:tcW w:w="1346" w:type="dxa"/>
            <w:vAlign w:val="center"/>
          </w:tcPr>
          <w:p w14:paraId="04D00C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备注</w:t>
            </w:r>
          </w:p>
        </w:tc>
      </w:tr>
      <w:tr w14:paraId="336FF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EE034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3E862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业务主管单位的批准文件（直接登记的不提交此项）</w:t>
            </w:r>
          </w:p>
        </w:tc>
        <w:tc>
          <w:tcPr>
            <w:tcW w:w="1463" w:type="dxa"/>
            <w:vAlign w:val="center"/>
          </w:tcPr>
          <w:p w14:paraId="1B994B8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0AAF7FC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A370E60">
            <w:pPr>
              <w:jc w:val="both"/>
              <w:rPr>
                <w:rFonts w:hint="default" w:ascii="仿宋_GB2312" w:hAnsi="仿宋_GB2312" w:eastAsia="仿宋_GB2312" w:cs="仿宋_GB2312"/>
                <w:sz w:val="10"/>
                <w:szCs w:val="10"/>
                <w:lang w:val="en-US" w:eastAsia="zh-CN"/>
              </w:rPr>
            </w:pPr>
          </w:p>
        </w:tc>
      </w:tr>
      <w:tr w14:paraId="3DBBD3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33D3FA5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0C45D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社会团体法人登记申请表</w:t>
            </w:r>
          </w:p>
        </w:tc>
        <w:tc>
          <w:tcPr>
            <w:tcW w:w="1463" w:type="dxa"/>
            <w:vAlign w:val="center"/>
          </w:tcPr>
          <w:p w14:paraId="4AACED4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BFDD6D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77F03C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3363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exact"/>
        </w:trPr>
        <w:tc>
          <w:tcPr>
            <w:tcW w:w="788" w:type="dxa"/>
            <w:vAlign w:val="center"/>
          </w:tcPr>
          <w:p w14:paraId="3D71AD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4643C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登记申请书</w:t>
            </w:r>
          </w:p>
        </w:tc>
        <w:tc>
          <w:tcPr>
            <w:tcW w:w="1463" w:type="dxa"/>
            <w:vAlign w:val="center"/>
          </w:tcPr>
          <w:p w14:paraId="33899C2B"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0EDA0B7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3F941C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C3EC2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B7538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2" w:type="dxa"/>
            <w:vAlign w:val="center"/>
          </w:tcPr>
          <w:p w14:paraId="3F412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章程（两种范本，根据有无业务主管单位情形选择使用）</w:t>
            </w:r>
          </w:p>
        </w:tc>
        <w:tc>
          <w:tcPr>
            <w:tcW w:w="1463" w:type="dxa"/>
            <w:vAlign w:val="center"/>
          </w:tcPr>
          <w:p w14:paraId="7A92222A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182974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B413A11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0C5B39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exact"/>
        </w:trPr>
        <w:tc>
          <w:tcPr>
            <w:tcW w:w="788" w:type="dxa"/>
            <w:vAlign w:val="center"/>
          </w:tcPr>
          <w:p w14:paraId="5684A85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2" w:type="dxa"/>
            <w:vAlign w:val="center"/>
          </w:tcPr>
          <w:p w14:paraId="0BBAD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住所证明</w:t>
            </w:r>
            <w:bookmarkStart w:id="0" w:name="_GoBack"/>
            <w:bookmarkEnd w:id="0"/>
          </w:p>
        </w:tc>
        <w:tc>
          <w:tcPr>
            <w:tcW w:w="1463" w:type="dxa"/>
            <w:vAlign w:val="center"/>
          </w:tcPr>
          <w:p w14:paraId="0BF3E4A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房产证明和租赁合同为复印件，其它证明为原件</w:t>
            </w:r>
          </w:p>
        </w:tc>
        <w:tc>
          <w:tcPr>
            <w:tcW w:w="675" w:type="dxa"/>
            <w:vAlign w:val="center"/>
          </w:tcPr>
          <w:p w14:paraId="007448E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6B75C70F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8"/>
                <w:lang w:val="en-US" w:eastAsia="zh-CN"/>
              </w:rPr>
            </w:pPr>
          </w:p>
        </w:tc>
      </w:tr>
      <w:tr w14:paraId="103F04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30C653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2" w:type="dxa"/>
            <w:vAlign w:val="center"/>
          </w:tcPr>
          <w:p w14:paraId="5FEE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捐资承诺书</w:t>
            </w:r>
          </w:p>
        </w:tc>
        <w:tc>
          <w:tcPr>
            <w:tcW w:w="1463" w:type="dxa"/>
            <w:vAlign w:val="center"/>
          </w:tcPr>
          <w:p w14:paraId="5A01F64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CA5E6D7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B5112C4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 w14:paraId="06C8C5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788" w:type="dxa"/>
            <w:vAlign w:val="center"/>
          </w:tcPr>
          <w:p w14:paraId="4E03C1C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5582" w:type="dxa"/>
            <w:vAlign w:val="center"/>
          </w:tcPr>
          <w:p w14:paraId="5B8B8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验资报告</w:t>
            </w:r>
          </w:p>
        </w:tc>
        <w:tc>
          <w:tcPr>
            <w:tcW w:w="1463" w:type="dxa"/>
            <w:vAlign w:val="center"/>
          </w:tcPr>
          <w:p w14:paraId="6D4E769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4AD401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6805AC6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70F7E7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788" w:type="dxa"/>
            <w:vAlign w:val="center"/>
          </w:tcPr>
          <w:p w14:paraId="325310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5582" w:type="dxa"/>
            <w:vAlign w:val="center"/>
          </w:tcPr>
          <w:p w14:paraId="3CAEF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社会团体发起人基本情况表</w:t>
            </w:r>
          </w:p>
        </w:tc>
        <w:tc>
          <w:tcPr>
            <w:tcW w:w="1463" w:type="dxa"/>
            <w:vAlign w:val="center"/>
          </w:tcPr>
          <w:p w14:paraId="651D5F2B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0DB54A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13B6955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C3F03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788" w:type="dxa"/>
            <w:vAlign w:val="center"/>
          </w:tcPr>
          <w:p w14:paraId="5A70932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5582" w:type="dxa"/>
            <w:vAlign w:val="center"/>
          </w:tcPr>
          <w:p w14:paraId="39A90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CN"/>
              </w:rPr>
              <w:t>社会团体拟任法定代表人登记表</w:t>
            </w:r>
          </w:p>
        </w:tc>
        <w:tc>
          <w:tcPr>
            <w:tcW w:w="1463" w:type="dxa"/>
            <w:vAlign w:val="center"/>
          </w:tcPr>
          <w:p w14:paraId="69AD3B8A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D5A6BEA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1433F28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55C098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D49D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5582" w:type="dxa"/>
            <w:vAlign w:val="center"/>
          </w:tcPr>
          <w:p w14:paraId="13ECE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社会团体拟任负责人基本情况表</w:t>
            </w:r>
          </w:p>
        </w:tc>
        <w:tc>
          <w:tcPr>
            <w:tcW w:w="1463" w:type="dxa"/>
            <w:vAlign w:val="center"/>
          </w:tcPr>
          <w:p w14:paraId="1AD7A28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C6C757E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173A026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6910DD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2A6521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11</w:t>
            </w:r>
          </w:p>
        </w:tc>
        <w:tc>
          <w:tcPr>
            <w:tcW w:w="5582" w:type="dxa"/>
            <w:vAlign w:val="center"/>
          </w:tcPr>
          <w:p w14:paraId="02E77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会员名单</w:t>
            </w:r>
          </w:p>
        </w:tc>
        <w:tc>
          <w:tcPr>
            <w:tcW w:w="1463" w:type="dxa"/>
            <w:vAlign w:val="center"/>
          </w:tcPr>
          <w:p w14:paraId="649EB48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3AF80A8E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EFD35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5B056E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79F2B6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12</w:t>
            </w:r>
          </w:p>
        </w:tc>
        <w:tc>
          <w:tcPr>
            <w:tcW w:w="5582" w:type="dxa"/>
            <w:vAlign w:val="center"/>
          </w:tcPr>
          <w:p w14:paraId="2BA8D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社会组织党建工作承诺书</w:t>
            </w:r>
          </w:p>
        </w:tc>
        <w:tc>
          <w:tcPr>
            <w:tcW w:w="1463" w:type="dxa"/>
            <w:vAlign w:val="center"/>
          </w:tcPr>
          <w:p w14:paraId="1A9A83D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52DF818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43BB801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</w:p>
        </w:tc>
      </w:tr>
      <w:tr w14:paraId="1AE84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18F33D0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13</w:t>
            </w:r>
          </w:p>
        </w:tc>
        <w:tc>
          <w:tcPr>
            <w:tcW w:w="5582" w:type="dxa"/>
            <w:vAlign w:val="center"/>
          </w:tcPr>
          <w:p w14:paraId="4FCE9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社会组织党员情况调查表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  <w:tc>
          <w:tcPr>
            <w:tcW w:w="1463" w:type="dxa"/>
            <w:vAlign w:val="center"/>
          </w:tcPr>
          <w:p w14:paraId="32D9CB2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28AC049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5FB34346"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 w14:paraId="0EEEF5BE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7C0172"/>
    <w:rsid w:val="01CB36F6"/>
    <w:rsid w:val="03131494"/>
    <w:rsid w:val="05777E99"/>
    <w:rsid w:val="07EA6DB2"/>
    <w:rsid w:val="0A936701"/>
    <w:rsid w:val="0C78072F"/>
    <w:rsid w:val="114B5F77"/>
    <w:rsid w:val="11EB197D"/>
    <w:rsid w:val="14215552"/>
    <w:rsid w:val="145B2AAB"/>
    <w:rsid w:val="158C29E7"/>
    <w:rsid w:val="17C67A0D"/>
    <w:rsid w:val="18B815C4"/>
    <w:rsid w:val="18EB73BB"/>
    <w:rsid w:val="22F33018"/>
    <w:rsid w:val="25680E21"/>
    <w:rsid w:val="262558C1"/>
    <w:rsid w:val="2864683C"/>
    <w:rsid w:val="2A024A0B"/>
    <w:rsid w:val="2BCC04E9"/>
    <w:rsid w:val="2F631405"/>
    <w:rsid w:val="31897EBD"/>
    <w:rsid w:val="322E503B"/>
    <w:rsid w:val="32F511B2"/>
    <w:rsid w:val="34CE6A24"/>
    <w:rsid w:val="36D86FF7"/>
    <w:rsid w:val="37222293"/>
    <w:rsid w:val="37567296"/>
    <w:rsid w:val="3A0E0739"/>
    <w:rsid w:val="3AA6595A"/>
    <w:rsid w:val="3C7B5C50"/>
    <w:rsid w:val="3E0944F2"/>
    <w:rsid w:val="3F1A0472"/>
    <w:rsid w:val="43FE181C"/>
    <w:rsid w:val="44112F91"/>
    <w:rsid w:val="443A1930"/>
    <w:rsid w:val="44877B0B"/>
    <w:rsid w:val="49155462"/>
    <w:rsid w:val="49CD67C6"/>
    <w:rsid w:val="4BBC4AC1"/>
    <w:rsid w:val="4C457182"/>
    <w:rsid w:val="4DD14093"/>
    <w:rsid w:val="50FF4B5E"/>
    <w:rsid w:val="5478581A"/>
    <w:rsid w:val="554122A7"/>
    <w:rsid w:val="593834A9"/>
    <w:rsid w:val="5B8E4F92"/>
    <w:rsid w:val="5C21650E"/>
    <w:rsid w:val="5CED345F"/>
    <w:rsid w:val="5DFF1147"/>
    <w:rsid w:val="66217724"/>
    <w:rsid w:val="68442D3F"/>
    <w:rsid w:val="68556F94"/>
    <w:rsid w:val="688C4EEB"/>
    <w:rsid w:val="6B247B03"/>
    <w:rsid w:val="6CBF65C8"/>
    <w:rsid w:val="6D535020"/>
    <w:rsid w:val="6E04461A"/>
    <w:rsid w:val="71097DBF"/>
    <w:rsid w:val="73133D47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273</Words>
  <Characters>282</Characters>
  <Lines>0</Lines>
  <Paragraphs>0</Paragraphs>
  <TotalTime>0</TotalTime>
  <ScaleCrop>false</ScaleCrop>
  <LinksUpToDate>false</LinksUpToDate>
  <CharactersWithSpaces>312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2025-01-06T06:53:24Z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