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DD3" w:rsidRDefault="004410AC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申请材料目录</w:t>
      </w:r>
    </w:p>
    <w:p w:rsidR="00285DD3" w:rsidRDefault="00285DD3">
      <w:pPr>
        <w:jc w:val="center"/>
        <w:rPr>
          <w:rFonts w:ascii="华文中宋" w:eastAsia="华文中宋" w:hAnsi="华文中宋" w:cs="华文中宋"/>
          <w:sz w:val="36"/>
          <w:szCs w:val="44"/>
        </w:rPr>
      </w:pPr>
    </w:p>
    <w:p w:rsidR="00285DD3" w:rsidRDefault="004410AC">
      <w:pPr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社会组织：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                </w:t>
      </w:r>
    </w:p>
    <w:p w:rsidR="00285DD3" w:rsidRDefault="004410AC">
      <w:pPr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办理事项：</w:t>
      </w:r>
      <w:r>
        <w:rPr>
          <w:rFonts w:ascii="仿宋_GB2312" w:eastAsia="仿宋_GB2312" w:hAnsi="仿宋_GB2312" w:cs="仿宋_GB2312" w:hint="eastAsia"/>
          <w:sz w:val="28"/>
          <w:szCs w:val="36"/>
        </w:rPr>
        <w:t>基金会设立申请预审服务</w:t>
      </w:r>
    </w:p>
    <w:tbl>
      <w:tblPr>
        <w:tblpPr w:leftFromText="180" w:rightFromText="180" w:vertAnchor="text" w:horzAnchor="page" w:tblpX="1359" w:tblpY="427"/>
        <w:tblOverlap w:val="never"/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431"/>
        <w:gridCol w:w="851"/>
        <w:gridCol w:w="850"/>
        <w:gridCol w:w="3934"/>
      </w:tblGrid>
      <w:tr w:rsidR="00285DD3" w:rsidTr="00734220">
        <w:trPr>
          <w:trHeight w:hRule="exact" w:val="582"/>
        </w:trPr>
        <w:tc>
          <w:tcPr>
            <w:tcW w:w="788" w:type="dxa"/>
            <w:vAlign w:val="center"/>
          </w:tcPr>
          <w:p w:rsidR="00285DD3" w:rsidRPr="00734220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734220">
              <w:rPr>
                <w:rFonts w:ascii="黑体" w:eastAsia="黑体" w:hAnsi="黑体" w:hint="eastAsia"/>
                <w:sz w:val="28"/>
              </w:rPr>
              <w:t>序号</w:t>
            </w:r>
          </w:p>
        </w:tc>
        <w:tc>
          <w:tcPr>
            <w:tcW w:w="3431" w:type="dxa"/>
            <w:vAlign w:val="center"/>
          </w:tcPr>
          <w:p w:rsidR="00285DD3" w:rsidRPr="00734220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734220">
              <w:rPr>
                <w:rFonts w:ascii="黑体" w:eastAsia="黑体" w:hAnsi="黑体" w:hint="eastAsia"/>
                <w:sz w:val="28"/>
              </w:rPr>
              <w:t>材  料  名  称</w:t>
            </w:r>
          </w:p>
        </w:tc>
        <w:tc>
          <w:tcPr>
            <w:tcW w:w="851" w:type="dxa"/>
            <w:vAlign w:val="center"/>
          </w:tcPr>
          <w:p w:rsidR="00285DD3" w:rsidRPr="00734220" w:rsidRDefault="00734220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734220">
              <w:rPr>
                <w:rFonts w:ascii="黑体" w:eastAsia="黑体" w:hAnsi="黑体" w:hint="eastAsia"/>
                <w:sz w:val="28"/>
              </w:rPr>
              <w:t>形式</w:t>
            </w:r>
          </w:p>
        </w:tc>
        <w:tc>
          <w:tcPr>
            <w:tcW w:w="850" w:type="dxa"/>
            <w:vAlign w:val="center"/>
          </w:tcPr>
          <w:p w:rsidR="00285DD3" w:rsidRPr="00734220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734220">
              <w:rPr>
                <w:rFonts w:ascii="黑体" w:eastAsia="黑体" w:hAnsi="黑体" w:hint="eastAsia"/>
                <w:sz w:val="28"/>
              </w:rPr>
              <w:t>份数</w:t>
            </w:r>
          </w:p>
        </w:tc>
        <w:tc>
          <w:tcPr>
            <w:tcW w:w="3934" w:type="dxa"/>
            <w:vAlign w:val="center"/>
          </w:tcPr>
          <w:p w:rsidR="00285DD3" w:rsidRPr="00734220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734220">
              <w:rPr>
                <w:rFonts w:ascii="黑体" w:eastAsia="黑体" w:hAnsi="黑体" w:hint="eastAsia"/>
                <w:sz w:val="28"/>
              </w:rPr>
              <w:t>备注</w:t>
            </w:r>
          </w:p>
        </w:tc>
      </w:tr>
      <w:tr w:rsidR="00734220" w:rsidTr="00734220">
        <w:trPr>
          <w:trHeight w:hRule="exact" w:val="2401"/>
        </w:trPr>
        <w:tc>
          <w:tcPr>
            <w:tcW w:w="788" w:type="dxa"/>
            <w:vAlign w:val="center"/>
          </w:tcPr>
          <w:p w:rsidR="00734220" w:rsidRDefault="00734220" w:rsidP="00734220">
            <w:pPr>
              <w:adjustRightInd w:val="0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3431" w:type="dxa"/>
            <w:vAlign w:val="center"/>
          </w:tcPr>
          <w:p w:rsidR="00734220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业务主管单位的批准文件</w:t>
            </w:r>
          </w:p>
        </w:tc>
        <w:tc>
          <w:tcPr>
            <w:tcW w:w="851" w:type="dxa"/>
            <w:vAlign w:val="center"/>
          </w:tcPr>
          <w:p w:rsidR="00734220" w:rsidRPr="00734220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vAlign w:val="center"/>
          </w:tcPr>
          <w:p w:rsidR="00734220" w:rsidRPr="00734220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vAlign w:val="center"/>
          </w:tcPr>
          <w:p w:rsidR="00734220" w:rsidRPr="00734220" w:rsidRDefault="00734220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734220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开展扶贫、济困、扶老、救孤、恤病、助残、救灾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、助医、助学服务的公益慈善类基金会，直接向省民政厅依法申请登记，不需要提供此材料。</w:t>
            </w:r>
            <w:r w:rsidRPr="00734220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直接登记范围之外的其他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基金会</w:t>
            </w:r>
            <w:r w:rsidRPr="00734220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，继续实行登记管理机关和业务主管单位双重负责的管理体制</w:t>
            </w:r>
            <w:r w:rsid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 w:rsidRPr="00734220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需要提供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该材料</w:t>
            </w:r>
            <w:r w:rsidRPr="00734220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 w:rsidR="00734220" w:rsidTr="0062700D">
        <w:trPr>
          <w:trHeight w:hRule="exact" w:val="1145"/>
        </w:trPr>
        <w:tc>
          <w:tcPr>
            <w:tcW w:w="788" w:type="dxa"/>
            <w:vAlign w:val="center"/>
          </w:tcPr>
          <w:p w:rsidR="00734220" w:rsidRDefault="00734220" w:rsidP="00734220">
            <w:pPr>
              <w:adjustRightInd w:val="0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3431" w:type="dxa"/>
            <w:vAlign w:val="center"/>
          </w:tcPr>
          <w:p w:rsidR="00734220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《基金会设立申请预审表》</w:t>
            </w:r>
          </w:p>
        </w:tc>
        <w:tc>
          <w:tcPr>
            <w:tcW w:w="851" w:type="dxa"/>
            <w:vAlign w:val="center"/>
          </w:tcPr>
          <w:p w:rsidR="00734220" w:rsidRPr="00734220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vAlign w:val="center"/>
          </w:tcPr>
          <w:p w:rsidR="00734220" w:rsidRPr="00734220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vAlign w:val="center"/>
          </w:tcPr>
          <w:p w:rsidR="00734220" w:rsidRPr="0062700D" w:rsidRDefault="00734220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2700D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制式表格</w:t>
            </w:r>
            <w:r w:rsid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，自然人发起的，本人签字；单位发起，单位法定代表人签字加盖单位公章。</w:t>
            </w:r>
          </w:p>
        </w:tc>
      </w:tr>
      <w:tr w:rsidR="00734220" w:rsidTr="0062700D">
        <w:trPr>
          <w:trHeight w:hRule="exact" w:val="702"/>
        </w:trPr>
        <w:tc>
          <w:tcPr>
            <w:tcW w:w="788" w:type="dxa"/>
            <w:vAlign w:val="center"/>
          </w:tcPr>
          <w:p w:rsidR="00734220" w:rsidRDefault="00734220" w:rsidP="00734220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431" w:type="dxa"/>
            <w:vAlign w:val="center"/>
          </w:tcPr>
          <w:p w:rsidR="00734220" w:rsidRDefault="0062700D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可行性报告</w:t>
            </w:r>
          </w:p>
        </w:tc>
        <w:tc>
          <w:tcPr>
            <w:tcW w:w="851" w:type="dxa"/>
            <w:vAlign w:val="center"/>
          </w:tcPr>
          <w:p w:rsidR="00734220" w:rsidRPr="00734220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vAlign w:val="center"/>
          </w:tcPr>
          <w:p w:rsidR="00734220" w:rsidRPr="00734220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vAlign w:val="center"/>
          </w:tcPr>
          <w:p w:rsidR="00734220" w:rsidRPr="0062700D" w:rsidRDefault="0062700D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2700D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按照范本自拟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，基金会拟任法定代表人签字。</w:t>
            </w:r>
          </w:p>
        </w:tc>
      </w:tr>
      <w:tr w:rsidR="00734220" w:rsidTr="0062700D">
        <w:trPr>
          <w:trHeight w:hRule="exact" w:val="1142"/>
        </w:trPr>
        <w:tc>
          <w:tcPr>
            <w:tcW w:w="788" w:type="dxa"/>
            <w:vAlign w:val="center"/>
          </w:tcPr>
          <w:p w:rsidR="00734220" w:rsidRDefault="00734220" w:rsidP="00734220">
            <w:pPr>
              <w:adjustRightInd w:val="0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3431" w:type="dxa"/>
            <w:vAlign w:val="center"/>
          </w:tcPr>
          <w:p w:rsidR="00734220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发起人（单位）简介及身份证明</w:t>
            </w:r>
          </w:p>
        </w:tc>
        <w:tc>
          <w:tcPr>
            <w:tcW w:w="851" w:type="dxa"/>
            <w:vAlign w:val="center"/>
          </w:tcPr>
          <w:p w:rsidR="00734220" w:rsidRPr="00734220" w:rsidRDefault="0062700D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>
              <w:rPr>
                <w:rFonts w:asciiTheme="minorEastAsia" w:hAnsiTheme="minorEastAsia" w:cs="仿宋_GB2312"/>
                <w:sz w:val="24"/>
              </w:rPr>
              <w:t>复印件</w:t>
            </w:r>
          </w:p>
        </w:tc>
        <w:tc>
          <w:tcPr>
            <w:tcW w:w="850" w:type="dxa"/>
            <w:vAlign w:val="center"/>
          </w:tcPr>
          <w:p w:rsidR="00734220" w:rsidRPr="00734220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vAlign w:val="center"/>
          </w:tcPr>
          <w:p w:rsidR="00734220" w:rsidRPr="0062700D" w:rsidRDefault="0062700D" w:rsidP="0062700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自然人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发起的，</w:t>
            </w:r>
            <w:r w:rsidR="00A1456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本人</w:t>
            </w:r>
            <w:r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身份证复印件；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单位申请的，提供</w:t>
            </w:r>
            <w:r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单位的营业执照或登记证书复印件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，并加盖公章</w:t>
            </w:r>
            <w:r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 w:rsidR="00734220" w:rsidTr="00A14568">
        <w:trPr>
          <w:trHeight w:hRule="exact" w:val="1272"/>
        </w:trPr>
        <w:tc>
          <w:tcPr>
            <w:tcW w:w="788" w:type="dxa"/>
            <w:vAlign w:val="center"/>
          </w:tcPr>
          <w:p w:rsidR="00734220" w:rsidRDefault="00734220" w:rsidP="00734220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431" w:type="dxa"/>
            <w:vAlign w:val="center"/>
          </w:tcPr>
          <w:p w:rsidR="00734220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授权委托书</w:t>
            </w:r>
          </w:p>
        </w:tc>
        <w:tc>
          <w:tcPr>
            <w:tcW w:w="851" w:type="dxa"/>
            <w:vAlign w:val="center"/>
          </w:tcPr>
          <w:p w:rsidR="00734220" w:rsidRPr="00734220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vAlign w:val="center"/>
          </w:tcPr>
          <w:p w:rsidR="00734220" w:rsidRPr="00734220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734220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vAlign w:val="center"/>
          </w:tcPr>
          <w:p w:rsidR="00734220" w:rsidRPr="0062700D" w:rsidRDefault="0071211E" w:rsidP="000931D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按照</w:t>
            </w:r>
            <w:r w:rsidR="0062700D"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范本自拟。非本人办理须提交授权委托书。写明</w:t>
            </w:r>
            <w:r w:rsidR="00A1456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委托</w:t>
            </w:r>
            <w:r w:rsidR="0062700D"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办理</w:t>
            </w:r>
            <w:r w:rsid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的登记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事项</w:t>
            </w:r>
            <w:r w:rsid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 w:rsidR="000931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发起单位法定代表人</w:t>
            </w:r>
            <w:r w:rsidR="0062700D" w:rsidRPr="0062700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签字加盖单位公章</w:t>
            </w:r>
            <w:r w:rsidR="00A1456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 w:rsidR="006D25D2" w:rsidTr="00A14568">
        <w:trPr>
          <w:trHeight w:hRule="exact" w:val="1272"/>
        </w:trPr>
        <w:tc>
          <w:tcPr>
            <w:tcW w:w="788" w:type="dxa"/>
            <w:vAlign w:val="center"/>
          </w:tcPr>
          <w:p w:rsidR="006D25D2" w:rsidRPr="006D25D2" w:rsidRDefault="006D25D2" w:rsidP="00734220">
            <w:pPr>
              <w:adjustRightInd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31" w:type="dxa"/>
            <w:vAlign w:val="center"/>
          </w:tcPr>
          <w:p w:rsidR="006D25D2" w:rsidRDefault="006D25D2" w:rsidP="0073422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D25D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社会组织党建工作承诺书</w:t>
            </w:r>
          </w:p>
        </w:tc>
        <w:tc>
          <w:tcPr>
            <w:tcW w:w="851" w:type="dxa"/>
            <w:vAlign w:val="center"/>
          </w:tcPr>
          <w:p w:rsidR="006D25D2" w:rsidRPr="00734220" w:rsidRDefault="006D25D2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D25D2" w:rsidRPr="00734220" w:rsidRDefault="006D25D2" w:rsidP="00734220">
            <w:pPr>
              <w:jc w:val="center"/>
              <w:rPr>
                <w:rFonts w:asciiTheme="minorEastAsia" w:hAnsiTheme="minorEastAsia" w:cs="仿宋_GB2312" w:hint="eastAsia"/>
                <w:sz w:val="24"/>
              </w:rPr>
            </w:pPr>
          </w:p>
        </w:tc>
        <w:tc>
          <w:tcPr>
            <w:tcW w:w="3934" w:type="dxa"/>
            <w:vAlign w:val="center"/>
          </w:tcPr>
          <w:p w:rsidR="006D25D2" w:rsidRDefault="006D25D2" w:rsidP="000931D6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纸质表格。基金会拟任法定代表人签字。</w:t>
            </w:r>
            <w:bookmarkStart w:id="0" w:name="_GoBack"/>
            <w:bookmarkEnd w:id="0"/>
          </w:p>
        </w:tc>
      </w:tr>
    </w:tbl>
    <w:p w:rsidR="00285DD3" w:rsidRDefault="00285DD3">
      <w:pPr>
        <w:rPr>
          <w:rFonts w:ascii="仿宋_GB2312" w:eastAsia="仿宋_GB2312" w:hAnsi="仿宋_GB2312" w:cs="仿宋_GB2312"/>
          <w:sz w:val="28"/>
          <w:szCs w:val="36"/>
        </w:rPr>
      </w:pPr>
    </w:p>
    <w:p w:rsidR="00285DD3" w:rsidRDefault="004410AC">
      <w:pPr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 xml:space="preserve">联系人：                        </w:t>
      </w:r>
      <w:r w:rsidR="00734220">
        <w:rPr>
          <w:rFonts w:ascii="仿宋_GB2312" w:eastAsia="仿宋_GB2312" w:hAnsi="仿宋_GB2312" w:cs="仿宋_GB2312" w:hint="eastAsia"/>
          <w:sz w:val="28"/>
          <w:szCs w:val="36"/>
        </w:rPr>
        <w:t>联系电话：</w:t>
      </w:r>
    </w:p>
    <w:p w:rsidR="00285DD3" w:rsidRDefault="00285DD3">
      <w:pPr>
        <w:rPr>
          <w:rFonts w:ascii="仿宋_GB2312" w:eastAsia="仿宋_GB2312" w:hAnsi="仿宋_GB2312" w:cs="仿宋_GB2312"/>
          <w:sz w:val="28"/>
          <w:szCs w:val="36"/>
        </w:rPr>
      </w:pPr>
    </w:p>
    <w:sectPr w:rsidR="00285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FC4" w:rsidRDefault="00EB4FC4" w:rsidP="00A34A49">
      <w:r>
        <w:separator/>
      </w:r>
    </w:p>
  </w:endnote>
  <w:endnote w:type="continuationSeparator" w:id="0">
    <w:p w:rsidR="00EB4FC4" w:rsidRDefault="00EB4FC4" w:rsidP="00A3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FC4" w:rsidRDefault="00EB4FC4" w:rsidP="00A34A49">
      <w:r>
        <w:separator/>
      </w:r>
    </w:p>
  </w:footnote>
  <w:footnote w:type="continuationSeparator" w:id="0">
    <w:p w:rsidR="00EB4FC4" w:rsidRDefault="00EB4FC4" w:rsidP="00A34A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0931D6"/>
    <w:rsid w:val="00285DD3"/>
    <w:rsid w:val="004410AC"/>
    <w:rsid w:val="0062700D"/>
    <w:rsid w:val="006D25D2"/>
    <w:rsid w:val="0071211E"/>
    <w:rsid w:val="00734220"/>
    <w:rsid w:val="00A14568"/>
    <w:rsid w:val="00A34A49"/>
    <w:rsid w:val="00EB4FC4"/>
    <w:rsid w:val="01CB36F6"/>
    <w:rsid w:val="145B2AAB"/>
    <w:rsid w:val="18EB73BB"/>
    <w:rsid w:val="262558C1"/>
    <w:rsid w:val="2A024A0B"/>
    <w:rsid w:val="2F631405"/>
    <w:rsid w:val="31897EBD"/>
    <w:rsid w:val="36D86FF7"/>
    <w:rsid w:val="37567296"/>
    <w:rsid w:val="3A0E0739"/>
    <w:rsid w:val="3C7B5C50"/>
    <w:rsid w:val="3E6A713A"/>
    <w:rsid w:val="44112F91"/>
    <w:rsid w:val="5B8E4F92"/>
    <w:rsid w:val="5C21650E"/>
    <w:rsid w:val="5CED345F"/>
    <w:rsid w:val="68442D3F"/>
    <w:rsid w:val="6D535020"/>
    <w:rsid w:val="710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8D57B4-3A66-4E10-B527-24F51A5B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4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4A4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34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4A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58</TotalTime>
  <Pages>1</Pages>
  <Words>76</Words>
  <Characters>434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巴呆呆</dc:creator>
  <cp:lastModifiedBy>明明</cp:lastModifiedBy>
  <cp:revision>4</cp:revision>
  <dcterms:created xsi:type="dcterms:W3CDTF">2018-06-25T03:33:00Z</dcterms:created>
  <dcterms:modified xsi:type="dcterms:W3CDTF">2020-01-22T08:39:00Z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