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2B0FB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3368C55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bookmarkStart w:id="0" w:name="_GoBack"/>
      <w:bookmarkEnd w:id="0"/>
    </w:p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0E56375D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基金会印章式样及银行账号备案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4908"/>
        <w:gridCol w:w="1347"/>
        <w:gridCol w:w="880"/>
        <w:gridCol w:w="1931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4908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347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880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931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4908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</w:rPr>
              <w:t>基金会印章式样备案表</w:t>
            </w:r>
          </w:p>
        </w:tc>
        <w:tc>
          <w:tcPr>
            <w:tcW w:w="1347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880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931" w:type="dxa"/>
            <w:vAlign w:val="center"/>
          </w:tcPr>
          <w:p w14:paraId="79497A0D">
            <w:pPr>
              <w:jc w:val="center"/>
              <w:rPr>
                <w:rFonts w:hint="eastAsia" w:ascii="仿宋_GB2312" w:hAnsi="仿宋_GB2312" w:cs="仿宋_GB2312" w:eastAsiaTheme="minorEastAsia"/>
                <w:sz w:val="32"/>
                <w:szCs w:val="40"/>
                <w:lang w:val="en-US" w:eastAsia="zh-CN"/>
              </w:rPr>
            </w:pPr>
            <w:r>
              <w:rPr>
                <w:rFonts w:hint="eastAsia"/>
              </w:rPr>
              <w:t>印章式样备案</w:t>
            </w:r>
            <w:r>
              <w:rPr>
                <w:rFonts w:hint="eastAsia"/>
                <w:lang w:eastAsia="zh-CN"/>
              </w:rPr>
              <w:t>提交此项</w:t>
            </w:r>
          </w:p>
        </w:tc>
      </w:tr>
      <w:tr w14:paraId="4245A9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16FCDF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4908" w:type="dxa"/>
            <w:vAlign w:val="center"/>
          </w:tcPr>
          <w:p w14:paraId="5531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基金会银行开户许可证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36636DC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307E13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931" w:type="dxa"/>
            <w:vAlign w:val="center"/>
          </w:tcPr>
          <w:p w14:paraId="43310888">
            <w:pPr>
              <w:jc w:val="center"/>
              <w:rPr>
                <w:rFonts w:hint="eastAsia" w:ascii="仿宋_GB2312" w:hAnsi="仿宋_GB2312" w:cs="仿宋_GB2312" w:eastAsiaTheme="minorEastAsia"/>
                <w:sz w:val="32"/>
                <w:szCs w:val="4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银行账号</w:t>
            </w:r>
            <w:r>
              <w:rPr>
                <w:rFonts w:hint="eastAsia"/>
              </w:rPr>
              <w:t>备案</w:t>
            </w:r>
            <w:r>
              <w:rPr>
                <w:rFonts w:hint="eastAsia"/>
                <w:lang w:eastAsia="zh-CN"/>
              </w:rPr>
              <w:t>提交此项</w:t>
            </w:r>
          </w:p>
        </w:tc>
      </w:tr>
    </w:tbl>
    <w:p w14:paraId="0CB71492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6652BA99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5FE49D2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489A8F7C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2053E793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CB36F6"/>
    <w:rsid w:val="021D1CB0"/>
    <w:rsid w:val="03131494"/>
    <w:rsid w:val="044F6648"/>
    <w:rsid w:val="05777E99"/>
    <w:rsid w:val="07EA6DB2"/>
    <w:rsid w:val="09CA61D4"/>
    <w:rsid w:val="0A936701"/>
    <w:rsid w:val="0C78072F"/>
    <w:rsid w:val="114B5F77"/>
    <w:rsid w:val="14215552"/>
    <w:rsid w:val="145B2AAB"/>
    <w:rsid w:val="158C29E7"/>
    <w:rsid w:val="17C67A0D"/>
    <w:rsid w:val="17E92EF4"/>
    <w:rsid w:val="18B815C4"/>
    <w:rsid w:val="18EB73BB"/>
    <w:rsid w:val="22F33018"/>
    <w:rsid w:val="262558C1"/>
    <w:rsid w:val="2864683C"/>
    <w:rsid w:val="28ED6AFE"/>
    <w:rsid w:val="2A024A0B"/>
    <w:rsid w:val="2BCC04E9"/>
    <w:rsid w:val="2DE60071"/>
    <w:rsid w:val="2F631405"/>
    <w:rsid w:val="31897EBD"/>
    <w:rsid w:val="322E503B"/>
    <w:rsid w:val="34CE6A24"/>
    <w:rsid w:val="350E6BFA"/>
    <w:rsid w:val="369124AD"/>
    <w:rsid w:val="36D86FF7"/>
    <w:rsid w:val="36E966A7"/>
    <w:rsid w:val="37222293"/>
    <w:rsid w:val="37567296"/>
    <w:rsid w:val="39F41ED0"/>
    <w:rsid w:val="3A0E0739"/>
    <w:rsid w:val="3AA6595A"/>
    <w:rsid w:val="3C4E5AE8"/>
    <w:rsid w:val="3C7B5C50"/>
    <w:rsid w:val="3EF406E9"/>
    <w:rsid w:val="3F1A0472"/>
    <w:rsid w:val="40B8181C"/>
    <w:rsid w:val="43FE181C"/>
    <w:rsid w:val="44112F91"/>
    <w:rsid w:val="443A1930"/>
    <w:rsid w:val="44877B0B"/>
    <w:rsid w:val="45FE2410"/>
    <w:rsid w:val="49CD67C6"/>
    <w:rsid w:val="4BBC4AC1"/>
    <w:rsid w:val="4C457182"/>
    <w:rsid w:val="4DD14093"/>
    <w:rsid w:val="50375939"/>
    <w:rsid w:val="50FF4B5E"/>
    <w:rsid w:val="5478581A"/>
    <w:rsid w:val="593834A9"/>
    <w:rsid w:val="5A811D6D"/>
    <w:rsid w:val="5B7A4235"/>
    <w:rsid w:val="5B8E4F92"/>
    <w:rsid w:val="5C21650E"/>
    <w:rsid w:val="5CED345F"/>
    <w:rsid w:val="5DFF1147"/>
    <w:rsid w:val="66217724"/>
    <w:rsid w:val="68442D3F"/>
    <w:rsid w:val="688C4EEB"/>
    <w:rsid w:val="6A7554EE"/>
    <w:rsid w:val="6B247B03"/>
    <w:rsid w:val="6CBF65C8"/>
    <w:rsid w:val="6D535020"/>
    <w:rsid w:val="6E04461A"/>
    <w:rsid w:val="71097DBF"/>
    <w:rsid w:val="75637F8B"/>
    <w:rsid w:val="76B75B8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249</Words>
  <Characters>254</Characters>
  <Lines>0</Lines>
  <Paragraphs>0</Paragraphs>
  <TotalTime>2</TotalTime>
  <ScaleCrop>false</ScaleCrop>
  <LinksUpToDate>false</LinksUpToDate>
  <CharactersWithSpaces>284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2025-02-06T05:23:20Z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