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73CF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08AF1F56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****（拟设立的基金会名称）</w:t>
      </w: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基金会设立登记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421541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88" w:type="dxa"/>
            <w:vAlign w:val="center"/>
          </w:tcPr>
          <w:p w14:paraId="1A305E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5582" w:type="dxa"/>
            <w:vAlign w:val="center"/>
          </w:tcPr>
          <w:p w14:paraId="47EECA9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5FBA0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原件或</w:t>
            </w:r>
          </w:p>
          <w:p w14:paraId="7375DF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复印件</w:t>
            </w:r>
          </w:p>
        </w:tc>
        <w:tc>
          <w:tcPr>
            <w:tcW w:w="675" w:type="dxa"/>
            <w:vAlign w:val="center"/>
          </w:tcPr>
          <w:p w14:paraId="2B6174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份数</w:t>
            </w:r>
          </w:p>
        </w:tc>
        <w:tc>
          <w:tcPr>
            <w:tcW w:w="1346" w:type="dxa"/>
            <w:vAlign w:val="center"/>
          </w:tcPr>
          <w:p w14:paraId="477786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备注</w:t>
            </w:r>
          </w:p>
        </w:tc>
      </w:tr>
      <w:tr w14:paraId="216A3E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97687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2A95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业务主管单位的批准文件（直接登记的不提交此项）</w:t>
            </w:r>
          </w:p>
        </w:tc>
        <w:tc>
          <w:tcPr>
            <w:tcW w:w="1463" w:type="dxa"/>
            <w:vAlign w:val="center"/>
          </w:tcPr>
          <w:p w14:paraId="2592164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1FB0900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9497A0D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4245A9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16FCDF1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5582" w:type="dxa"/>
            <w:vAlign w:val="center"/>
          </w:tcPr>
          <w:p w14:paraId="55316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基金会法人登记申请表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6636DC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307E13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3310888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28602B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6489E5A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5582" w:type="dxa"/>
            <w:vAlign w:val="center"/>
          </w:tcPr>
          <w:p w14:paraId="5FF9C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登记申请书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11E931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260FC0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52AAE9B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412EA6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3A9C2E4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5582" w:type="dxa"/>
            <w:vAlign w:val="center"/>
          </w:tcPr>
          <w:p w14:paraId="08499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章程（两种范本，根据有无业务主管单位情形选择使用）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7BD519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632B5C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371F760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1F3990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2C1DFC7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5582" w:type="dxa"/>
            <w:vAlign w:val="center"/>
          </w:tcPr>
          <w:p w14:paraId="6A58D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捐资承诺书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94FDD6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7AB018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3A276395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19BF3E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3E04AF5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4"/>
                <w:lang w:val="en-US" w:eastAsia="zh-CN" w:bidi="ar-SA"/>
              </w:rPr>
              <w:t>6</w:t>
            </w:r>
          </w:p>
        </w:tc>
        <w:tc>
          <w:tcPr>
            <w:tcW w:w="5582" w:type="dxa"/>
            <w:vAlign w:val="center"/>
          </w:tcPr>
          <w:p w14:paraId="0CD10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验资报告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DC71E9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11BEE18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0CEE5966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234AB8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exact"/>
        </w:trPr>
        <w:tc>
          <w:tcPr>
            <w:tcW w:w="788" w:type="dxa"/>
            <w:shd w:val="clear" w:color="auto" w:fill="auto"/>
            <w:vAlign w:val="center"/>
          </w:tcPr>
          <w:p w14:paraId="29B878D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7</w:t>
            </w:r>
          </w:p>
        </w:tc>
        <w:tc>
          <w:tcPr>
            <w:tcW w:w="5582" w:type="dxa"/>
            <w:shd w:val="clear" w:color="auto" w:fill="auto"/>
            <w:vAlign w:val="center"/>
          </w:tcPr>
          <w:p w14:paraId="25C24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住所证明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4881D8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房产证明和租赁合同为复印件，其它证明为原件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EF80A1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22EEA7A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1E4AC0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63967D6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8</w:t>
            </w:r>
          </w:p>
        </w:tc>
        <w:tc>
          <w:tcPr>
            <w:tcW w:w="5582" w:type="dxa"/>
            <w:vAlign w:val="center"/>
          </w:tcPr>
          <w:p w14:paraId="52A35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基金会发起人基本情况表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A8309D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7804BF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37399A20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0F7D8F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6EFACFC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4"/>
                <w:lang w:val="en-US" w:eastAsia="zh-CN" w:bidi="ar-SA"/>
              </w:rPr>
              <w:t>9</w:t>
            </w:r>
          </w:p>
        </w:tc>
        <w:tc>
          <w:tcPr>
            <w:tcW w:w="5582" w:type="dxa"/>
            <w:shd w:val="clear" w:color="auto" w:fill="auto"/>
            <w:vAlign w:val="center"/>
          </w:tcPr>
          <w:p w14:paraId="773ED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基金会拟任法定代表人登记表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5DF080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2D6A52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17471885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17E9D4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exact"/>
        </w:trPr>
        <w:tc>
          <w:tcPr>
            <w:tcW w:w="788" w:type="dxa"/>
            <w:shd w:val="clear" w:color="auto" w:fill="auto"/>
            <w:vAlign w:val="center"/>
          </w:tcPr>
          <w:p w14:paraId="3630113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10</w:t>
            </w:r>
          </w:p>
        </w:tc>
        <w:tc>
          <w:tcPr>
            <w:tcW w:w="5582" w:type="dxa"/>
            <w:shd w:val="clear" w:color="auto" w:fill="auto"/>
            <w:vAlign w:val="center"/>
          </w:tcPr>
          <w:p w14:paraId="3FDE2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基金会拟任理事、监事基本情况表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711E56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A7AD37D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7AE3DD5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5C912E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61394B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11</w:t>
            </w:r>
          </w:p>
        </w:tc>
        <w:tc>
          <w:tcPr>
            <w:tcW w:w="5582" w:type="dxa"/>
            <w:vAlign w:val="center"/>
          </w:tcPr>
          <w:p w14:paraId="56D3A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社会组织党建工作承诺书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5BBA8E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2187F2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6D9A9DE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55D514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44B44CF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12</w:t>
            </w:r>
          </w:p>
        </w:tc>
        <w:tc>
          <w:tcPr>
            <w:tcW w:w="5582" w:type="dxa"/>
            <w:shd w:val="clear" w:color="auto" w:fill="auto"/>
            <w:vAlign w:val="center"/>
          </w:tcPr>
          <w:p w14:paraId="4E4A4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社会组织党员情况调查表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》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A3799F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6587604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29373105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6D090B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exact"/>
        </w:trPr>
        <w:tc>
          <w:tcPr>
            <w:tcW w:w="788" w:type="dxa"/>
            <w:vAlign w:val="center"/>
          </w:tcPr>
          <w:p w14:paraId="75AAB69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13</w:t>
            </w:r>
          </w:p>
        </w:tc>
        <w:tc>
          <w:tcPr>
            <w:tcW w:w="5582" w:type="dxa"/>
            <w:shd w:val="clear" w:color="auto" w:fill="auto"/>
            <w:vAlign w:val="center"/>
          </w:tcPr>
          <w:p w14:paraId="48EBB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山东省省管社会组织负责人候选人审核相关表格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69667C0">
            <w:pPr>
              <w:jc w:val="both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含汇总表、审核表和个人承诺书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1C9330CB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  <w:tc>
          <w:tcPr>
            <w:tcW w:w="1346" w:type="dxa"/>
            <w:vAlign w:val="center"/>
          </w:tcPr>
          <w:p w14:paraId="7847BFA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067C6D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20BF592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14</w:t>
            </w:r>
          </w:p>
        </w:tc>
        <w:tc>
          <w:tcPr>
            <w:tcW w:w="5582" w:type="dxa"/>
            <w:shd w:val="clear" w:color="auto" w:fill="auto"/>
            <w:vAlign w:val="center"/>
          </w:tcPr>
          <w:p w14:paraId="68B68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相关人员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兼职批复（人员任职按规定需报批的提交此项）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972496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DEBF68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1A4F8CE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</w:tbl>
    <w:p w14:paraId="7D176BB1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DNiZjIyMzQ3NDY1Yzk0NTUxZjIxZWIwMzMxNmQifQ=="/>
  </w:docVars>
  <w:rsids>
    <w:rsidRoot w:val="2A024A0B"/>
    <w:rsid w:val="007C0172"/>
    <w:rsid w:val="01CB36F6"/>
    <w:rsid w:val="03131494"/>
    <w:rsid w:val="053B534F"/>
    <w:rsid w:val="05777E99"/>
    <w:rsid w:val="07EA6DB2"/>
    <w:rsid w:val="09CA61D4"/>
    <w:rsid w:val="0A936701"/>
    <w:rsid w:val="0C78072F"/>
    <w:rsid w:val="114B5F77"/>
    <w:rsid w:val="14215552"/>
    <w:rsid w:val="145B2AAB"/>
    <w:rsid w:val="158C29E7"/>
    <w:rsid w:val="17C67A0D"/>
    <w:rsid w:val="17E92EF4"/>
    <w:rsid w:val="18B815C4"/>
    <w:rsid w:val="18EB73BB"/>
    <w:rsid w:val="1F171A53"/>
    <w:rsid w:val="22F33018"/>
    <w:rsid w:val="25733DFD"/>
    <w:rsid w:val="262558C1"/>
    <w:rsid w:val="2864683C"/>
    <w:rsid w:val="28ED6AFE"/>
    <w:rsid w:val="2A024A0B"/>
    <w:rsid w:val="2BCC04E9"/>
    <w:rsid w:val="2C220D16"/>
    <w:rsid w:val="2F631405"/>
    <w:rsid w:val="31897EBD"/>
    <w:rsid w:val="322E503B"/>
    <w:rsid w:val="347B2CCE"/>
    <w:rsid w:val="34CE6A24"/>
    <w:rsid w:val="360E0992"/>
    <w:rsid w:val="36D86FF7"/>
    <w:rsid w:val="36E966A7"/>
    <w:rsid w:val="37222293"/>
    <w:rsid w:val="37493898"/>
    <w:rsid w:val="37567296"/>
    <w:rsid w:val="39F41ED0"/>
    <w:rsid w:val="3A0E0739"/>
    <w:rsid w:val="3AA6595A"/>
    <w:rsid w:val="3B6A7640"/>
    <w:rsid w:val="3C7B5C50"/>
    <w:rsid w:val="3F160C15"/>
    <w:rsid w:val="3F1A0472"/>
    <w:rsid w:val="42796E6D"/>
    <w:rsid w:val="43FE181C"/>
    <w:rsid w:val="44112F91"/>
    <w:rsid w:val="44326E9B"/>
    <w:rsid w:val="443A1930"/>
    <w:rsid w:val="44877B0B"/>
    <w:rsid w:val="44986F84"/>
    <w:rsid w:val="49CD67C6"/>
    <w:rsid w:val="4BBC4AC1"/>
    <w:rsid w:val="4C457182"/>
    <w:rsid w:val="4DD14093"/>
    <w:rsid w:val="50FF4B5E"/>
    <w:rsid w:val="5478581A"/>
    <w:rsid w:val="593834A9"/>
    <w:rsid w:val="5B7A4235"/>
    <w:rsid w:val="5B8E4F92"/>
    <w:rsid w:val="5C21650E"/>
    <w:rsid w:val="5CBA7AEF"/>
    <w:rsid w:val="5CED345F"/>
    <w:rsid w:val="5DFF1147"/>
    <w:rsid w:val="624E57E1"/>
    <w:rsid w:val="63CF513C"/>
    <w:rsid w:val="66217724"/>
    <w:rsid w:val="68442D3F"/>
    <w:rsid w:val="688C4EEB"/>
    <w:rsid w:val="6B247B03"/>
    <w:rsid w:val="6CBF65C8"/>
    <w:rsid w:val="6D535020"/>
    <w:rsid w:val="6E04461A"/>
    <w:rsid w:val="71097DBF"/>
    <w:rsid w:val="74BA24EB"/>
    <w:rsid w:val="75637F8B"/>
    <w:rsid w:val="76277FE4"/>
    <w:rsid w:val="76B75B8C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266</Words>
  <Characters>274</Characters>
  <Lines>0</Lines>
  <Paragraphs>0</Paragraphs>
  <TotalTime>0</TotalTime>
  <ScaleCrop>false</ScaleCrop>
  <LinksUpToDate>false</LinksUpToDate>
  <CharactersWithSpaces>304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2025-01-08T05:09:07Z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